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A44C6" w14:textId="77777777" w:rsidR="00C82AB2" w:rsidRDefault="00C82AB2" w:rsidP="00C82A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SOTTE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36BD2AEF" w14:textId="77777777" w:rsidR="00C82AB2" w:rsidRDefault="00C82AB2" w:rsidP="00C82A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Westminster.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224E5D9" w14:textId="77777777" w:rsidR="00C82AB2" w:rsidRDefault="00C82AB2" w:rsidP="00C82A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927333" w14:textId="77777777" w:rsidR="00C82AB2" w:rsidRDefault="00C82AB2" w:rsidP="00C82A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5A3C4E" w14:textId="77777777" w:rsidR="00C82AB2" w:rsidRDefault="00C82AB2" w:rsidP="00C82A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>Richard Enderby(q.v.) brought a plaint of debt against him.</w:t>
      </w:r>
    </w:p>
    <w:p w14:paraId="65C82877" w14:textId="77777777" w:rsidR="00C82AB2" w:rsidRDefault="00C82AB2" w:rsidP="00C82AB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AC55CE8" w14:textId="77777777" w:rsidR="00C82AB2" w:rsidRDefault="00C82AB2" w:rsidP="00C82A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8A1DE8" w14:textId="77777777" w:rsidR="00C82AB2" w:rsidRDefault="00C82AB2" w:rsidP="00C82A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A9F6CB" w14:textId="77777777" w:rsidR="00C82AB2" w:rsidRPr="008E07C0" w:rsidRDefault="00C82AB2" w:rsidP="00C82A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June 2022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16153D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B5B0A" w14:textId="77777777" w:rsidR="00C82AB2" w:rsidRDefault="00C82AB2" w:rsidP="009139A6">
      <w:r>
        <w:separator/>
      </w:r>
    </w:p>
  </w:endnote>
  <w:endnote w:type="continuationSeparator" w:id="0">
    <w:p w14:paraId="2EBECC21" w14:textId="77777777" w:rsidR="00C82AB2" w:rsidRDefault="00C82A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FC8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3A97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065E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A7FE8" w14:textId="77777777" w:rsidR="00C82AB2" w:rsidRDefault="00C82AB2" w:rsidP="009139A6">
      <w:r>
        <w:separator/>
      </w:r>
    </w:p>
  </w:footnote>
  <w:footnote w:type="continuationSeparator" w:id="0">
    <w:p w14:paraId="773DAED7" w14:textId="77777777" w:rsidR="00C82AB2" w:rsidRDefault="00C82A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F51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787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859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AB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82AB2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ACE74"/>
  <w15:chartTrackingRefBased/>
  <w15:docId w15:val="{FC3A72A0-091A-4F1B-90F4-AC6268C1D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82A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2022-06-03T15:52:00Z</dcterms:created>
  <dcterms:modified xsi:type="dcterms:W3CDTF">2022-06-03T15:52:00Z</dcterms:modified>
</cp:coreProperties>
</file>